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A78" w:rsidRPr="002D56F5" w:rsidRDefault="004F0A78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Приложение</w:t>
      </w:r>
      <w:r w:rsidRPr="002D56F5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№ 1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.1.3</w:t>
      </w:r>
    </w:p>
    <w:p w:rsidR="004F0A78" w:rsidRPr="002D56F5" w:rsidRDefault="004F0A78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D56F5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4F0A78" w:rsidRPr="002D56F5" w:rsidRDefault="004F0A78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2D56F5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4F0A78" w:rsidRPr="002D56F5" w:rsidRDefault="004F0A78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5"/>
        <w:gridCol w:w="3856"/>
      </w:tblGrid>
      <w:tr w:rsidR="004F0A78" w:rsidRPr="00D83767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29» августа 2019</w:t>
            </w: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30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___________Н.В. Ступак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«29» августа 2019</w:t>
            </w: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4F0A78" w:rsidRDefault="004F0A78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A78" w:rsidRPr="002D56F5" w:rsidRDefault="004F0A78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6F5">
        <w:rPr>
          <w:rFonts w:ascii="Times New Roman" w:hAnsi="Times New Roman" w:cs="Times New Roman"/>
          <w:b/>
          <w:bCs/>
          <w:sz w:val="24"/>
          <w:szCs w:val="24"/>
        </w:rPr>
        <w:t>РАЗМЕРЫ БАЗОВЫХ ОКЛАДОВ</w:t>
      </w:r>
    </w:p>
    <w:p w:rsidR="004F0A78" w:rsidRPr="002D56F5" w:rsidRDefault="004F0A78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6F5">
        <w:rPr>
          <w:rFonts w:ascii="Times New Roman" w:hAnsi="Times New Roman" w:cs="Times New Roman"/>
          <w:b/>
          <w:bCs/>
          <w:sz w:val="24"/>
          <w:szCs w:val="24"/>
        </w:rPr>
        <w:t xml:space="preserve">(БАЗОВЫХ ДОЛЖНОСТНЫХ ОКЛАДОВ), </w:t>
      </w:r>
    </w:p>
    <w:p w:rsidR="004F0A78" w:rsidRPr="002D56F5" w:rsidRDefault="004F0A78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6F5">
        <w:rPr>
          <w:rFonts w:ascii="Times New Roman" w:hAnsi="Times New Roman" w:cs="Times New Roman"/>
          <w:b/>
          <w:bCs/>
          <w:sz w:val="24"/>
          <w:szCs w:val="24"/>
        </w:rPr>
        <w:t>СТАВОК ЗАРАБОТНОЙ ПЛАТЫ</w:t>
      </w:r>
    </w:p>
    <w:p w:rsidR="004F0A78" w:rsidRPr="002D56F5" w:rsidRDefault="004F0A78" w:rsidP="00F125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56F5">
        <w:rPr>
          <w:rFonts w:ascii="Times New Roman" w:hAnsi="Times New Roman" w:cs="Times New Roman"/>
          <w:sz w:val="24"/>
          <w:szCs w:val="24"/>
        </w:rPr>
        <w:t>и повышающие коэффициенты к должностным окладам по профессиональным квалификационным группам должностей работников культуры, искусства, кинематографии в образовательных и общеобразовательных учреждениях</w:t>
      </w:r>
    </w:p>
    <w:p w:rsidR="004F0A78" w:rsidRPr="002D56F5" w:rsidRDefault="004F0A78" w:rsidP="0034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A78" w:rsidRPr="002D56F5" w:rsidRDefault="004F0A78" w:rsidP="008E3760">
      <w:pPr>
        <w:spacing w:after="0"/>
        <w:jc w:val="center"/>
        <w:rPr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020"/>
        <w:gridCol w:w="1980"/>
      </w:tblGrid>
      <w:tr w:rsidR="004F0A78" w:rsidRPr="002D56F5">
        <w:tc>
          <w:tcPr>
            <w:tcW w:w="648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0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Профессиональная группа/ квалификационный уровень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Повышающие коэффициенты</w:t>
            </w:r>
          </w:p>
        </w:tc>
      </w:tr>
      <w:tr w:rsidR="004F0A78" w:rsidRPr="002D56F5">
        <w:tc>
          <w:tcPr>
            <w:tcW w:w="648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0A78" w:rsidRPr="002D56F5">
        <w:tc>
          <w:tcPr>
            <w:tcW w:w="648" w:type="dxa"/>
            <w:vMerge w:val="restart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00" w:type="dxa"/>
            <w:gridSpan w:val="2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культуры, искусства и   кинематографии ведущего  звена</w:t>
            </w:r>
          </w:p>
        </w:tc>
      </w:tr>
      <w:tr w:rsidR="004F0A78" w:rsidRPr="002D56F5">
        <w:tc>
          <w:tcPr>
            <w:tcW w:w="648" w:type="dxa"/>
            <w:vMerge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Размер базового оклада (базового должностного оклада),</w:t>
            </w:r>
          </w:p>
          <w:p w:rsidR="004F0A78" w:rsidRPr="002D56F5" w:rsidRDefault="004F0A78" w:rsidP="00865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ставки заработной 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– 9265 рублей</w:t>
            </w:r>
          </w:p>
        </w:tc>
      </w:tr>
      <w:tr w:rsidR="004F0A78" w:rsidRPr="002D56F5">
        <w:tc>
          <w:tcPr>
            <w:tcW w:w="648" w:type="dxa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20" w:type="dxa"/>
          </w:tcPr>
          <w:p w:rsidR="004F0A78" w:rsidRPr="002D56F5" w:rsidRDefault="004F0A78" w:rsidP="00FD2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</w:tc>
        <w:tc>
          <w:tcPr>
            <w:tcW w:w="1980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</w:tbl>
    <w:p w:rsidR="004F0A78" w:rsidRPr="002D56F5" w:rsidRDefault="004F0A78">
      <w:pPr>
        <w:rPr>
          <w:sz w:val="24"/>
          <w:szCs w:val="24"/>
        </w:rPr>
      </w:pPr>
    </w:p>
    <w:p w:rsidR="004F0A78" w:rsidRDefault="004F0A78" w:rsidP="00F83C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A78" w:rsidRDefault="004F0A78" w:rsidP="00F83C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A78" w:rsidRPr="002D56F5" w:rsidRDefault="004F0A78">
      <w:pPr>
        <w:rPr>
          <w:sz w:val="24"/>
          <w:szCs w:val="24"/>
        </w:rPr>
      </w:pPr>
    </w:p>
    <w:sectPr w:rsidR="004F0A78" w:rsidRPr="002D56F5" w:rsidSect="0068037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A78" w:rsidRDefault="004F0A78" w:rsidP="005C28E5">
      <w:pPr>
        <w:spacing w:after="0" w:line="240" w:lineRule="auto"/>
      </w:pPr>
      <w:r>
        <w:separator/>
      </w:r>
    </w:p>
  </w:endnote>
  <w:endnote w:type="continuationSeparator" w:id="1">
    <w:p w:rsidR="004F0A78" w:rsidRDefault="004F0A78" w:rsidP="005C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A78" w:rsidRDefault="004F0A78" w:rsidP="005C28E5">
      <w:pPr>
        <w:spacing w:after="0" w:line="240" w:lineRule="auto"/>
      </w:pPr>
      <w:r>
        <w:separator/>
      </w:r>
    </w:p>
  </w:footnote>
  <w:footnote w:type="continuationSeparator" w:id="1">
    <w:p w:rsidR="004F0A78" w:rsidRDefault="004F0A78" w:rsidP="005C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78" w:rsidRDefault="004F0A78" w:rsidP="000B4B9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F0A78" w:rsidRDefault="004F0A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D77C9"/>
    <w:multiLevelType w:val="hybridMultilevel"/>
    <w:tmpl w:val="9024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73AC4"/>
    <w:multiLevelType w:val="hybridMultilevel"/>
    <w:tmpl w:val="4418D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760"/>
    <w:rsid w:val="00004FA2"/>
    <w:rsid w:val="000B4B9D"/>
    <w:rsid w:val="000E7718"/>
    <w:rsid w:val="00161529"/>
    <w:rsid w:val="00164948"/>
    <w:rsid w:val="001C68C8"/>
    <w:rsid w:val="00220A01"/>
    <w:rsid w:val="002D56F5"/>
    <w:rsid w:val="00343A05"/>
    <w:rsid w:val="00344607"/>
    <w:rsid w:val="003C2DAD"/>
    <w:rsid w:val="00416EC4"/>
    <w:rsid w:val="00427888"/>
    <w:rsid w:val="00442B1C"/>
    <w:rsid w:val="00492B39"/>
    <w:rsid w:val="004E214A"/>
    <w:rsid w:val="004F0A78"/>
    <w:rsid w:val="004F46AE"/>
    <w:rsid w:val="00504897"/>
    <w:rsid w:val="00551D9C"/>
    <w:rsid w:val="005C28E5"/>
    <w:rsid w:val="00663ADE"/>
    <w:rsid w:val="0067760E"/>
    <w:rsid w:val="0068037E"/>
    <w:rsid w:val="006F11AF"/>
    <w:rsid w:val="00704F0D"/>
    <w:rsid w:val="00717CCD"/>
    <w:rsid w:val="00756403"/>
    <w:rsid w:val="007F58F5"/>
    <w:rsid w:val="00822ED8"/>
    <w:rsid w:val="00846D2A"/>
    <w:rsid w:val="00865430"/>
    <w:rsid w:val="00886685"/>
    <w:rsid w:val="008D0BEC"/>
    <w:rsid w:val="008E3760"/>
    <w:rsid w:val="00921D30"/>
    <w:rsid w:val="00986B28"/>
    <w:rsid w:val="009931F3"/>
    <w:rsid w:val="009E2178"/>
    <w:rsid w:val="00A133FA"/>
    <w:rsid w:val="00A62308"/>
    <w:rsid w:val="00AA140A"/>
    <w:rsid w:val="00AB039E"/>
    <w:rsid w:val="00AB2E72"/>
    <w:rsid w:val="00B13A03"/>
    <w:rsid w:val="00C120E5"/>
    <w:rsid w:val="00C85628"/>
    <w:rsid w:val="00C9217E"/>
    <w:rsid w:val="00CA7DC4"/>
    <w:rsid w:val="00CC5FFB"/>
    <w:rsid w:val="00CE6D28"/>
    <w:rsid w:val="00D11EA3"/>
    <w:rsid w:val="00D170AA"/>
    <w:rsid w:val="00D83767"/>
    <w:rsid w:val="00DB5F09"/>
    <w:rsid w:val="00E60970"/>
    <w:rsid w:val="00EB2CD4"/>
    <w:rsid w:val="00ED5292"/>
    <w:rsid w:val="00F125A5"/>
    <w:rsid w:val="00F36732"/>
    <w:rsid w:val="00F763D5"/>
    <w:rsid w:val="00F83C71"/>
    <w:rsid w:val="00FB74C0"/>
    <w:rsid w:val="00FC08D6"/>
    <w:rsid w:val="00FD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8E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E37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3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E37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8E376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376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E3760"/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34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jwQD7cpQ4Fl/eFYCnKrtcchxv34=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HTr/7U8Lj49DvtX/FzBJ1WnpLdPUJXRHkV3oHPUS3WhSLkg0bjusWVlPIaY3yFRndmBgI9S/
    8Z2ZDLY4YsI6Yvm69MxoG+Xu9YMZmrwA5tvZEYDqqe89zVyAIFeRvsXtilw2TTitphtNGV84
    LYq+1BefOv1KBk8aJ7+4HEs2nzI=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QpzEdpLqvvOUtyoK2cA6iIFE1jM=</DigestValue>
      </Reference>
      <Reference URI="/word/document.xml?ContentType=application/vnd.openxmlformats-officedocument.wordprocessingml.document.main+xml">
        <DigestMethod Algorithm="http://www.w3.org/2000/09/xmldsig#sha1"/>
        <DigestValue>c7P0916t2nvHW1SOb2u+GqIgwnE=</DigestValue>
      </Reference>
      <Reference URI="/word/endnotes.xml?ContentType=application/vnd.openxmlformats-officedocument.wordprocessingml.endnotes+xml">
        <DigestMethod Algorithm="http://www.w3.org/2000/09/xmldsig#sha1"/>
        <DigestValue>0cyZyiJoEHKNlVI38/FRF1JNGqU=</DigestValue>
      </Reference>
      <Reference URI="/word/fontTable.xml?ContentType=application/vnd.openxmlformats-officedocument.wordprocessingml.fontTable+xml">
        <DigestMethod Algorithm="http://www.w3.org/2000/09/xmldsig#sha1"/>
        <DigestValue>aivLvcivvUZXhxr6zQqLIhynSNg=</DigestValue>
      </Reference>
      <Reference URI="/word/footnotes.xml?ContentType=application/vnd.openxmlformats-officedocument.wordprocessingml.footnotes+xml">
        <DigestMethod Algorithm="http://www.w3.org/2000/09/xmldsig#sha1"/>
        <DigestValue>60kqhxyAV9KEtt/gxn1bPtO9VoU=</DigestValue>
      </Reference>
      <Reference URI="/word/header1.xml?ContentType=application/vnd.openxmlformats-officedocument.wordprocessingml.header+xml">
        <DigestMethod Algorithm="http://www.w3.org/2000/09/xmldsig#sha1"/>
        <DigestValue>CtLmf2uywEOaMgERCw+SHJp+KWo=</DigestValue>
      </Reference>
      <Reference URI="/word/numbering.xml?ContentType=application/vnd.openxmlformats-officedocument.wordprocessingml.numbering+xml">
        <DigestMethod Algorithm="http://www.w3.org/2000/09/xmldsig#sha1"/>
        <DigestValue>to5dU1Mngy8IJtoP0Gi5LfqzAJE=</DigestValue>
      </Reference>
      <Reference URI="/word/settings.xml?ContentType=application/vnd.openxmlformats-officedocument.wordprocessingml.settings+xml">
        <DigestMethod Algorithm="http://www.w3.org/2000/09/xmldsig#sha1"/>
        <DigestValue>qnynO75J4TXjIAOE+MpvvEEicWQ=</DigestValue>
      </Reference>
      <Reference URI="/word/styles.xml?ContentType=application/vnd.openxmlformats-officedocument.wordprocessingml.styles+xml">
        <DigestMethod Algorithm="http://www.w3.org/2000/09/xmldsig#sha1"/>
        <DigestValue>SxOVJs9wsy36r+6gLEDQDWIruik=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/rBmUpUkc6l4/nksXcmV7Pt4dUA=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2021-04-23T11:56:28Z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121</Words>
  <Characters>695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dc:description/>
  <cp:lastModifiedBy>Сервер УРМ</cp:lastModifiedBy>
  <cp:revision>20</cp:revision>
  <cp:lastPrinted>2016-08-26T09:13:00Z</cp:lastPrinted>
  <dcterms:created xsi:type="dcterms:W3CDTF">2012-05-18T13:26:00Z</dcterms:created>
  <dcterms:modified xsi:type="dcterms:W3CDTF">2019-10-08T13:06:00Z</dcterms:modified>
</cp:coreProperties>
</file>